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6CE4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FULLER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28EF5713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Cherry Hinton,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00EC2B21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F3F71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1C392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Westmerland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 brought a plaint of debt against him and</w:t>
      </w:r>
    </w:p>
    <w:p w14:paraId="7F687E3E" w14:textId="77777777" w:rsidR="004B0D47" w:rsidRDefault="004B0D47" w:rsidP="004B0D47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Eversdon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6C0184B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http://aalt.law.uh.edu/Indices/CP40Indices/CP40no629/CP40no629Pl.htm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270D42D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8C7DE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6883DD" w14:textId="77777777" w:rsidR="004B0D47" w:rsidRDefault="004B0D47" w:rsidP="004B0D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2022</w:t>
      </w:r>
    </w:p>
    <w:p w14:paraId="157FD1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D031C" w14:textId="77777777" w:rsidR="004B0D47" w:rsidRDefault="004B0D47" w:rsidP="009139A6">
      <w:r>
        <w:separator/>
      </w:r>
    </w:p>
  </w:endnote>
  <w:endnote w:type="continuationSeparator" w:id="0">
    <w:p w14:paraId="0FABD39F" w14:textId="77777777" w:rsidR="004B0D47" w:rsidRDefault="004B0D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1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CE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A2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39314" w14:textId="77777777" w:rsidR="004B0D47" w:rsidRDefault="004B0D47" w:rsidP="009139A6">
      <w:r>
        <w:separator/>
      </w:r>
    </w:p>
  </w:footnote>
  <w:footnote w:type="continuationSeparator" w:id="0">
    <w:p w14:paraId="195FBE21" w14:textId="77777777" w:rsidR="004B0D47" w:rsidRDefault="004B0D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37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35A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31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47"/>
    <w:rsid w:val="000666E0"/>
    <w:rsid w:val="002510B7"/>
    <w:rsid w:val="004B0D4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6AEF3"/>
  <w15:chartTrackingRefBased/>
  <w15:docId w15:val="{526DCFAA-130B-4317-B42F-A90EC4D4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0D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2022-07-02T16:50:00Z</dcterms:created>
  <dcterms:modified xsi:type="dcterms:W3CDTF">2022-07-02T16:51:00Z</dcterms:modified>
</cp:coreProperties>
</file>